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F14" w:rsidRPr="00C25F14" w:rsidRDefault="00C25F14" w:rsidP="00C25F1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5F14">
        <w:rPr>
          <w:rFonts w:ascii="Times New Roman" w:hAnsi="Times New Roman" w:cs="Times New Roman"/>
          <w:sz w:val="24"/>
          <w:szCs w:val="24"/>
          <w:u w:val="single"/>
        </w:rPr>
        <w:t>Roger WHITE</w:t>
      </w:r>
      <w:r w:rsidRPr="00C25F14">
        <w:rPr>
          <w:rFonts w:ascii="Times New Roman" w:hAnsi="Times New Roman" w:cs="Times New Roman"/>
          <w:sz w:val="24"/>
          <w:szCs w:val="24"/>
        </w:rPr>
        <w:t xml:space="preserve">      (fl.1394-1433)</w:t>
      </w:r>
    </w:p>
    <w:p w:rsidR="00C25F14" w:rsidRPr="00C25F14" w:rsidRDefault="00C25F14" w:rsidP="00C25F1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5F14">
        <w:rPr>
          <w:rFonts w:ascii="Times New Roman" w:hAnsi="Times New Roman" w:cs="Times New Roman"/>
          <w:sz w:val="24"/>
          <w:szCs w:val="24"/>
        </w:rPr>
        <w:t>Rector of the church of All Saints, Sherington, Norfolk.</w:t>
      </w:r>
    </w:p>
    <w:p w:rsidR="00C25F14" w:rsidRPr="00C25F14" w:rsidRDefault="00C25F14" w:rsidP="00C25F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25F14" w:rsidRPr="00C25F14" w:rsidRDefault="00C25F14" w:rsidP="00C25F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25F14" w:rsidRPr="00C25F14" w:rsidRDefault="00C25F14" w:rsidP="00C25F1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5F14">
        <w:rPr>
          <w:rFonts w:ascii="Times New Roman" w:hAnsi="Times New Roman" w:cs="Times New Roman"/>
          <w:sz w:val="24"/>
          <w:szCs w:val="24"/>
        </w:rPr>
        <w:t xml:space="preserve">   1394-1443</w:t>
      </w:r>
      <w:r w:rsidRPr="00C25F14">
        <w:rPr>
          <w:rFonts w:ascii="Times New Roman" w:hAnsi="Times New Roman" w:cs="Times New Roman"/>
          <w:sz w:val="24"/>
          <w:szCs w:val="24"/>
        </w:rPr>
        <w:tab/>
        <w:t>He was Rector.</w:t>
      </w:r>
    </w:p>
    <w:p w:rsidR="00C25F14" w:rsidRPr="00C25F14" w:rsidRDefault="00C25F14" w:rsidP="00C25F1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5F14">
        <w:rPr>
          <w:rFonts w:ascii="Times New Roman" w:hAnsi="Times New Roman" w:cs="Times New Roman"/>
          <w:sz w:val="24"/>
          <w:szCs w:val="24"/>
        </w:rPr>
        <w:tab/>
      </w:r>
      <w:r w:rsidRPr="00C25F14">
        <w:rPr>
          <w:rFonts w:ascii="Times New Roman" w:hAnsi="Times New Roman" w:cs="Times New Roman"/>
          <w:sz w:val="24"/>
          <w:szCs w:val="24"/>
        </w:rPr>
        <w:tab/>
        <w:t>(“An Essay Towards a Topographical History of the County of Norfolk”</w:t>
      </w:r>
    </w:p>
    <w:p w:rsidR="00C25F14" w:rsidRPr="00C25F14" w:rsidRDefault="00C25F14" w:rsidP="00C25F14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C25F14">
        <w:rPr>
          <w:rFonts w:ascii="Times New Roman" w:hAnsi="Times New Roman" w:cs="Times New Roman"/>
          <w:sz w:val="24"/>
          <w:szCs w:val="24"/>
        </w:rPr>
        <w:t>vol.9 pp.436-8  Francis Blomefield)</w:t>
      </w:r>
    </w:p>
    <w:p w:rsidR="00C25F14" w:rsidRPr="00C25F14" w:rsidRDefault="00C25F14" w:rsidP="00C25F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25F14" w:rsidRPr="00C25F14" w:rsidRDefault="00C25F14" w:rsidP="00C25F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25F14" w:rsidRPr="00C25F14" w:rsidRDefault="00C25F14" w:rsidP="00C25F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C25F14" w:rsidP="00C25F1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5F14">
        <w:rPr>
          <w:rFonts w:ascii="Times New Roman" w:hAnsi="Times New Roman" w:cs="Times New Roman"/>
          <w:sz w:val="24"/>
          <w:szCs w:val="24"/>
        </w:rPr>
        <w:t>3 August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5F14" w:rsidRDefault="00C25F14" w:rsidP="00564E3C">
      <w:pPr>
        <w:spacing w:after="0" w:line="240" w:lineRule="auto"/>
      </w:pPr>
      <w:r>
        <w:separator/>
      </w:r>
    </w:p>
  </w:endnote>
  <w:endnote w:type="continuationSeparator" w:id="0">
    <w:p w:rsidR="00C25F14" w:rsidRDefault="00C25F1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25F14">
      <w:rPr>
        <w:rFonts w:ascii="Times New Roman" w:hAnsi="Times New Roman" w:cs="Times New Roman"/>
        <w:noProof/>
        <w:sz w:val="24"/>
        <w:szCs w:val="24"/>
      </w:rPr>
      <w:t>17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5F14" w:rsidRDefault="00C25F14" w:rsidP="00564E3C">
      <w:pPr>
        <w:spacing w:after="0" w:line="240" w:lineRule="auto"/>
      </w:pPr>
      <w:r>
        <w:separator/>
      </w:r>
    </w:p>
  </w:footnote>
  <w:footnote w:type="continuationSeparator" w:id="0">
    <w:p w:rsidR="00C25F14" w:rsidRDefault="00C25F1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F14"/>
    <w:rsid w:val="00372DC6"/>
    <w:rsid w:val="00564E3C"/>
    <w:rsid w:val="0064591D"/>
    <w:rsid w:val="00C25F14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A35D6F-0B5D-4C29-A9E5-1F4AD8454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5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2015-11-17T19:24:00Z</dcterms:created>
  <dcterms:modified xsi:type="dcterms:W3CDTF">2015-11-17T19:29:00Z</dcterms:modified>
</cp:coreProperties>
</file>